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54790019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50622949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963547383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5755464"/>
                                            </w:sdtPr>
                                            <w:sdtContent>
                                              <w:p w14:paraId="20819490" w14:textId="49698DC5" w:rsidR="00840E00" w:rsidRPr="00535962" w:rsidRDefault="001C3DBE" w:rsidP="0072710E">
                                                <w:pPr>
                                                  <w:jc w:val="center"/>
                                                </w:pPr>
                                                <w:r w:rsidRPr="001C3DBE">
                                                  <w:rPr>
                                                    <w:rStyle w:val="Style2"/>
                                                  </w:rPr>
                                                  <w:t>SUPBANCO-DAF-CM-</w:t>
                                                </w:r>
                                                <w:r w:rsidR="00941187">
                                                  <w:rPr>
                                                    <w:rStyle w:val="Style2"/>
                                                  </w:rPr>
                                                  <w:t>2024-0007</w:t>
                                                </w:r>
                                              </w:p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54790019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50622949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963547383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5755464"/>
                                      </w:sdtPr>
                                      <w:sdtContent>
                                        <w:p w14:paraId="20819490" w14:textId="49698DC5" w:rsidR="00840E00" w:rsidRPr="00535962" w:rsidRDefault="001C3DBE" w:rsidP="0072710E">
                                          <w:pPr>
                                            <w:jc w:val="center"/>
                                          </w:pPr>
                                          <w:r w:rsidRPr="001C3DBE">
                                            <w:rPr>
                                              <w:rStyle w:val="Style2"/>
                                            </w:rPr>
                                            <w:t>SUPBANCO-DAF-CM-</w:t>
                                          </w:r>
                                          <w:r w:rsidR="00941187">
                                            <w:rPr>
                                              <w:rStyle w:val="Style2"/>
                                            </w:rPr>
                                            <w:t>2024-0007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AF63AD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6BB90" w14:textId="77777777" w:rsidR="00AF63AD" w:rsidRDefault="00AF63AD" w:rsidP="001007E7">
      <w:pPr>
        <w:spacing w:after="0" w:line="240" w:lineRule="auto"/>
      </w:pPr>
      <w:r>
        <w:separator/>
      </w:r>
    </w:p>
  </w:endnote>
  <w:endnote w:type="continuationSeparator" w:id="0">
    <w:p w14:paraId="42C59B3F" w14:textId="77777777" w:rsidR="00AF63AD" w:rsidRDefault="00AF63A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C8A55" w14:textId="77777777" w:rsidR="00AF63AD" w:rsidRDefault="00AF63AD" w:rsidP="001007E7">
      <w:pPr>
        <w:spacing w:after="0" w:line="240" w:lineRule="auto"/>
      </w:pPr>
      <w:r>
        <w:separator/>
      </w:r>
    </w:p>
  </w:footnote>
  <w:footnote w:type="continuationSeparator" w:id="0">
    <w:p w14:paraId="6FE20CC0" w14:textId="77777777" w:rsidR="00AF63AD" w:rsidRDefault="00AF63A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43DB8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C3DBE"/>
    <w:rsid w:val="001D1222"/>
    <w:rsid w:val="001D33C1"/>
    <w:rsid w:val="001D7FD0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96201"/>
    <w:rsid w:val="003B38E0"/>
    <w:rsid w:val="003F0543"/>
    <w:rsid w:val="0042490F"/>
    <w:rsid w:val="0046428F"/>
    <w:rsid w:val="00466B9C"/>
    <w:rsid w:val="004762B3"/>
    <w:rsid w:val="004767CC"/>
    <w:rsid w:val="004C4743"/>
    <w:rsid w:val="005124BA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7F655A"/>
    <w:rsid w:val="00810515"/>
    <w:rsid w:val="00822B7A"/>
    <w:rsid w:val="00830A6F"/>
    <w:rsid w:val="0083342F"/>
    <w:rsid w:val="00840E00"/>
    <w:rsid w:val="0085726D"/>
    <w:rsid w:val="008610EA"/>
    <w:rsid w:val="00896739"/>
    <w:rsid w:val="008A68D0"/>
    <w:rsid w:val="008B3971"/>
    <w:rsid w:val="008B3AE5"/>
    <w:rsid w:val="00941187"/>
    <w:rsid w:val="009A2AEC"/>
    <w:rsid w:val="009A41E5"/>
    <w:rsid w:val="00A16099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AF63AD"/>
    <w:rsid w:val="00B420BA"/>
    <w:rsid w:val="00B62EEF"/>
    <w:rsid w:val="00B72A7E"/>
    <w:rsid w:val="00B921B9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77C4E"/>
    <w:rsid w:val="00C95ADE"/>
    <w:rsid w:val="00CA4661"/>
    <w:rsid w:val="00CC46A1"/>
    <w:rsid w:val="00CE67A3"/>
    <w:rsid w:val="00D06558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651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33</cp:revision>
  <cp:lastPrinted>2011-03-04T19:05:00Z</cp:lastPrinted>
  <dcterms:created xsi:type="dcterms:W3CDTF">2014-01-02T13:42:00Z</dcterms:created>
  <dcterms:modified xsi:type="dcterms:W3CDTF">2024-02-04T22:07:00Z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